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4283B">
        <w:rPr>
          <w:b/>
          <w:i/>
          <w:noProof/>
          <w:sz w:val="28"/>
        </w:rPr>
        <w:t>0519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4283B" w:rsidP="003916B4">
            <w:pPr>
              <w:pStyle w:val="CRCoverPage"/>
              <w:spacing w:after="0"/>
              <w:jc w:val="center"/>
              <w:rPr>
                <w:noProof/>
              </w:rPr>
            </w:pPr>
            <w:r>
              <w:rPr>
                <w:b/>
                <w:noProof/>
                <w:sz w:val="28"/>
              </w:rPr>
              <w:t>0475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1A8E" w:rsidP="002A6414">
            <w:pPr>
              <w:pStyle w:val="CRCoverPage"/>
              <w:spacing w:after="0"/>
              <w:ind w:left="100"/>
              <w:rPr>
                <w:noProof/>
              </w:rPr>
            </w:pPr>
            <w:r w:rsidRPr="008F1A8E">
              <w:rPr>
                <w:noProof/>
                <w:lang w:eastAsia="zh-CN"/>
              </w:rPr>
              <w:t>TT analysis for RedCap RRM TC 16.4.3.1 and 16.4.3.2 - TA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RedCap RRM TC 16.</w:t>
            </w:r>
            <w:r w:rsidR="008F1A8E">
              <w:rPr>
                <w:noProof/>
                <w:lang w:eastAsia="zh-CN"/>
              </w:rPr>
              <w:t>4.3.1 and 16.4.3.2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8F1A8E" w:rsidRPr="00A15BF9">
              <w:rPr>
                <w:noProof/>
                <w:lang w:eastAsia="zh-CN"/>
              </w:rPr>
              <w:t>16.</w:t>
            </w:r>
            <w:r w:rsidR="008F1A8E">
              <w:rPr>
                <w:noProof/>
                <w:lang w:eastAsia="zh-CN"/>
              </w:rPr>
              <w:t>4.3.1 and 16.4.3.2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D24F9" w:rsidP="00A15BF9">
            <w:pPr>
              <w:pStyle w:val="CRCoverPage"/>
              <w:spacing w:after="0"/>
              <w:ind w:left="99"/>
              <w:rPr>
                <w:noProof/>
              </w:rPr>
            </w:pPr>
            <w:bookmarkStart w:id="1" w:name="_GoBack"/>
            <w:r>
              <w:rPr>
                <w:noProof/>
              </w:rPr>
              <w:t>TS 38.533 CR 217</w:t>
            </w:r>
            <w:r>
              <w:rPr>
                <w:noProof/>
              </w:rPr>
              <w:t>6</w:t>
            </w:r>
            <w:r>
              <w:rPr>
                <w:rFonts w:hint="eastAsia"/>
                <w:noProof/>
                <w:lang w:eastAsia="zh-CN"/>
              </w:rPr>
              <w:t>,</w:t>
            </w:r>
            <w:r>
              <w:rPr>
                <w:noProof/>
                <w:lang w:eastAsia="zh-CN"/>
              </w:rPr>
              <w:t>2177</w:t>
            </w:r>
            <w:r>
              <w:rPr>
                <w:noProof/>
                <w:lang w:eastAsia="zh-CN"/>
              </w:rPr>
              <w:t>,</w:t>
            </w:r>
            <w:r>
              <w:rPr>
                <w:noProof/>
              </w:rPr>
              <w:t>2226</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8F1A8E" w:rsidRPr="008F1A8E">
        <w:rPr>
          <w:lang w:eastAsia="zh-CN"/>
        </w:rPr>
        <w:t>38.533 4.4.3.1+6.4.3.1+16.4.3.1+16.4.3.2 TT</w:t>
      </w:r>
      <w:r w:rsidRPr="00A15BF9">
        <w:rPr>
          <w:lang w:eastAsia="zh-CN"/>
        </w:rPr>
        <w:t>.zip</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8F1A8E" w:rsidRPr="008F1A8E">
        <w:rPr>
          <w:lang w:eastAsia="zh-CN"/>
        </w:rPr>
        <w:t>38.533 4.4.3.1</w:t>
      </w:r>
      <w:r>
        <w:rPr>
          <w:lang w:eastAsia="zh-CN"/>
        </w:rPr>
        <w:t>.zip”</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F6C" w:rsidRDefault="00EB7F6C">
      <w:r>
        <w:separator/>
      </w:r>
    </w:p>
  </w:endnote>
  <w:endnote w:type="continuationSeparator" w:id="0">
    <w:p w:rsidR="00EB7F6C" w:rsidRDefault="00EB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F6C" w:rsidRDefault="00EB7F6C">
      <w:r>
        <w:separator/>
      </w:r>
    </w:p>
  </w:footnote>
  <w:footnote w:type="continuationSeparator" w:id="0">
    <w:p w:rsidR="00EB7F6C" w:rsidRDefault="00EB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24F9"/>
    <w:rsid w:val="004D690A"/>
    <w:rsid w:val="004E3F1A"/>
    <w:rsid w:val="00500EA5"/>
    <w:rsid w:val="00515589"/>
    <w:rsid w:val="0051580D"/>
    <w:rsid w:val="005169C9"/>
    <w:rsid w:val="00520C6F"/>
    <w:rsid w:val="0052177D"/>
    <w:rsid w:val="00523504"/>
    <w:rsid w:val="0053118E"/>
    <w:rsid w:val="00536FC2"/>
    <w:rsid w:val="00542801"/>
    <w:rsid w:val="0054283B"/>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2E8B"/>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F6C"/>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BA6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03251-ABB5-40DA-86A5-309D15AD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337</Words>
  <Characters>1925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2022-08-22T02:54:00Z</dcterms:created>
  <dcterms:modified xsi:type="dcterms:W3CDTF">2023-02-16T15:35:00Z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(3)/E86DS1kZwGGy5XQelPSMrQOyelo4oD9L3Ln0Zj2MPLQQI/WyrYVz/gwbY+gSXrhkD1CAu5d
Xxs/fONETP7QJGnSlrOzfso650dMUKjzhTl+w401b2vAeiUekit/uHklw7eEQ93J4h9qIFQr
SY9Fut/aggoG1gl0JQfXgcdsunqGfdlJTjZk12XEfRe5lKwm64zE98gkFcXRDx3CRdvX+i3S
76xgKrdpsZWws05nNj</vt:lpwstr>
  </property>
  <property fmtid="{D5CDD505-2E9C-101B-9397-08002B2CF9AE}" pid="22" name="_2015_ms_pID_7253431">
    <vt:lpwstr>rH8nQlbqwUP3D5SkDahCfuqjpiAxZ4Bzxm1ZnzKlWlVNFicLf4NHi+
SHcasoDRjJAV0ggjtT5Wa5WdXc+HmmXelRP2LyNtk+i9fnP4+7cC03rhoz6LEphgD9qLAE65
eVrbcQjdWmUMKLAtun5FRmuy9UrKywX3hn9iiixoCSW1PFeaBMdkeozUCutdWBujGhhhO6aL
gLMoGpEONLaRLaysF7CeRxxoPPIO9AJvC9ob</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1676561580</vt:lpwstr>
  </property>
</Properties>
</file>